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D26636" w:rsidTr="00D26636" w14:paraId="39A07F32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6636" w:rsidRDefault="00D26636" w14:paraId="48D1273B" w14:textId="7A1F0CB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6636" w:rsidRDefault="00D26636" w14:paraId="1ADAE784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D26636" w:rsidRDefault="00D26636" w14:paraId="5AF067B4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D26636" w:rsidRDefault="00D26636" w14:paraId="53C7396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D26636" w:rsidRDefault="00D26636" w14:paraId="1CF3376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D26636" w:rsidP="00D26636" w:rsidRDefault="00D26636" w14:paraId="5D3C7DC6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D26636" w:rsidP="00D26636" w:rsidRDefault="00D26636" w14:paraId="74B2023F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D26636" w:rsidP="00D26636" w:rsidRDefault="00D26636" w14:paraId="6C0D2B9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St-2699/2019</w:t>
      </w:r>
    </w:p>
    <w:p w:rsidR="00D26636" w:rsidP="00D26636" w:rsidRDefault="00D26636" w14:paraId="504F021F" w14:textId="77777777">
      <w:pPr>
        <w:tabs>
          <w:tab w:val="left" w:pos="709"/>
        </w:tabs>
      </w:pPr>
      <w:r>
        <w:t xml:space="preserve"> </w:t>
      </w:r>
    </w:p>
    <w:p w:rsidR="00D26636" w:rsidP="00D26636" w:rsidRDefault="00D26636" w14:paraId="0211423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D26636" w:rsidP="00D26636" w:rsidRDefault="00D26636" w14:paraId="6B271C5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D26636" w:rsidP="00D26636" w:rsidRDefault="00D26636" w14:paraId="56770AF3" w14:textId="77777777">
      <w:pPr>
        <w:tabs>
          <w:tab w:val="left" w:pos="709"/>
        </w:tabs>
      </w:pPr>
    </w:p>
    <w:p w:rsidR="00D26636" w:rsidP="00D26636" w:rsidRDefault="00D26636" w14:paraId="2FEBF8D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D26636" w:rsidP="00D26636" w:rsidRDefault="00D26636" w14:paraId="0AB67E3E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D26636" w:rsidP="00D26636" w:rsidRDefault="00D26636" w14:paraId="1615C919" w14:textId="77777777">
      <w:pPr>
        <w:tabs>
          <w:tab w:val="left" w:pos="709"/>
        </w:tabs>
      </w:pPr>
    </w:p>
    <w:p w:rsidR="00D26636" w:rsidP="00D26636" w:rsidRDefault="00D26636" w14:paraId="5CD07CE0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D26636" w:rsidP="00D26636" w:rsidRDefault="00D26636" w14:paraId="45539170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D26636" w:rsidP="00D26636" w:rsidRDefault="00D26636" w14:paraId="31FF5D64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D26636" w:rsidP="00D26636" w:rsidRDefault="00D26636" w14:paraId="2CAE87CB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D26636" w:rsidP="00D26636" w:rsidRDefault="00D26636" w14:paraId="3E9C2EA5" w14:textId="77777777">
      <w:pPr>
        <w:tabs>
          <w:tab w:val="left" w:pos="709"/>
        </w:tabs>
      </w:pPr>
    </w:p>
    <w:p w:rsidR="00D26636" w:rsidP="00D26636" w:rsidRDefault="00D26636" w14:paraId="08B636C1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D26636" w:rsidP="00D26636" w:rsidRDefault="00D26636" w14:paraId="515F302D" w14:textId="77777777">
      <w:pPr>
        <w:tabs>
          <w:tab w:val="left" w:pos="709"/>
        </w:tabs>
        <w:jc w:val="both"/>
      </w:pPr>
    </w:p>
    <w:p w:rsidR="00D26636" w:rsidP="00D26636" w:rsidRDefault="00D26636" w14:paraId="4BC812AD" w14:textId="77777777">
      <w:pPr>
        <w:tabs>
          <w:tab w:val="left" w:pos="709"/>
        </w:tabs>
      </w:pPr>
      <w:r>
        <w:t xml:space="preserve"> </w:t>
      </w:r>
      <w:r>
        <w:tab/>
        <w:t>17. St-2699/2019</w:t>
      </w:r>
    </w:p>
    <w:p w:rsidR="00D26636" w:rsidP="00D26636" w:rsidRDefault="00D26636" w14:paraId="55815901" w14:textId="77777777">
      <w:pPr>
        <w:tabs>
          <w:tab w:val="left" w:pos="709"/>
        </w:tabs>
      </w:pPr>
    </w:p>
    <w:p w:rsidR="00D26636" w:rsidP="00D26636" w:rsidRDefault="00D26636" w14:paraId="5E405341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D26636" w:rsidP="00D26636" w:rsidRDefault="00D26636" w14:paraId="64C6C0EC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D26636" w:rsidP="00D26636" w:rsidRDefault="00D26636" w14:paraId="37E4158C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D26636" w:rsidP="00D26636" w:rsidRDefault="00D26636" w14:paraId="441B6058" w14:textId="77777777">
      <w:pPr>
        <w:tabs>
          <w:tab w:val="left" w:pos="709"/>
        </w:tabs>
        <w:ind w:firstLine="708"/>
        <w:jc w:val="both"/>
      </w:pPr>
    </w:p>
    <w:p w:rsidR="00D26636" w:rsidP="00D26636" w:rsidRDefault="00D26636" w14:paraId="694BEA8E" w14:textId="77777777">
      <w:pPr>
        <w:tabs>
          <w:tab w:val="left" w:pos="709"/>
        </w:tabs>
        <w:jc w:val="both"/>
      </w:pPr>
      <w:r>
        <w:t xml:space="preserve">protiv </w:t>
      </w:r>
    </w:p>
    <w:p w:rsidR="00D26636" w:rsidP="00D26636" w:rsidRDefault="00D26636" w14:paraId="20723A94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D26636" w:rsidP="00D26636" w:rsidRDefault="00D26636" w14:paraId="593E164E" w14:textId="77777777">
      <w:pPr>
        <w:tabs>
          <w:tab w:val="left" w:pos="709"/>
        </w:tabs>
        <w:ind w:left="708"/>
        <w:jc w:val="both"/>
      </w:pPr>
      <w:r>
        <w:tab/>
        <w:t>KALUDO PROMET d.o.o., Zagreb, Potok 72, OIB: 56237422050</w:t>
      </w:r>
    </w:p>
    <w:p w:rsidR="00D26636" w:rsidP="00D26636" w:rsidRDefault="00D26636" w14:paraId="3DEAA6AC" w14:textId="77777777">
      <w:pPr>
        <w:tabs>
          <w:tab w:val="left" w:pos="709"/>
        </w:tabs>
        <w:ind w:left="708"/>
        <w:jc w:val="both"/>
      </w:pPr>
    </w:p>
    <w:p w:rsidR="00D26636" w:rsidP="00D26636" w:rsidRDefault="00D26636" w14:paraId="6E08E362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D26636" w:rsidP="00D26636" w:rsidRDefault="00D26636" w14:paraId="66080AB4" w14:textId="77777777">
      <w:pPr>
        <w:tabs>
          <w:tab w:val="left" w:pos="709"/>
        </w:tabs>
        <w:jc w:val="both"/>
      </w:pPr>
    </w:p>
    <w:p w:rsidR="00D26636" w:rsidP="00D26636" w:rsidRDefault="00D26636" w14:paraId="5D8F8F01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D26636" w:rsidP="00D26636" w:rsidRDefault="00D26636" w14:paraId="676DFD9E" w14:textId="77777777">
      <w:pPr>
        <w:tabs>
          <w:tab w:val="left" w:pos="709"/>
        </w:tabs>
      </w:pPr>
    </w:p>
    <w:p w:rsidR="00D26636" w:rsidP="00D26636" w:rsidRDefault="00D26636" w14:paraId="01A7719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D26636" w:rsidP="00D26636" w:rsidRDefault="00D26636" w14:paraId="0FBD6382" w14:textId="77777777">
      <w:pPr>
        <w:tabs>
          <w:tab w:val="left" w:pos="709"/>
        </w:tabs>
      </w:pPr>
    </w:p>
    <w:p w:rsidR="00D26636" w:rsidP="00D26636" w:rsidRDefault="00D26636" w14:paraId="6F9F27C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D26636" w:rsidP="00D26636" w:rsidRDefault="00D26636" w14:paraId="47C6C3F1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D26636" w:rsidP="00D26636" w:rsidRDefault="00D26636" w14:paraId="2F57DC54" w14:textId="77777777">
      <w:pPr>
        <w:tabs>
          <w:tab w:val="left" w:pos="709"/>
        </w:tabs>
      </w:pPr>
    </w:p>
    <w:p w:rsidR="00D26636" w:rsidP="00D26636" w:rsidRDefault="00D26636" w14:paraId="58AC4BF2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F59589B" w14:textId="0F59589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6636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D2663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26636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26636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26636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26636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D26636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2663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26636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266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636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636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636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636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26636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66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663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626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2699</izvorni_sadrzaj>
    <derivirana_varijabla naziv="DomainObject.Predmet.Broj_1">2699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listopada 2019.</izvorni_sadrzaj>
    <derivirana_varijabla naziv="DomainObject.Predmet.DatumIzradeOptuznogAkta_1">30. listopada 2019.</derivirana_varijabla>
  </DomainObject.Predmet.DatumIzradeOptuznogAkta>
  <DomainObject.Predmet.DatumIzradeOptuznogAktaFormated>
    <izvorni_sadrzaj>30.10.2019.</izvorni_sadrzaj>
    <derivirana_varijabla naziv="DomainObject.Predmet.DatumIzradeOptuznogAktaFormated_1">30.10.2019.</derivirana_varijabla>
  </DomainObject.Predmet.DatumIzradeOptuznogAktaFormated>
  <DomainObject.Predmet.DatumOsnivanja>
    <izvorni_sadrzaj>30. listopada 2019.</izvorni_sadrzaj>
    <derivirana_varijabla naziv="DomainObject.Predmet.DatumOsnivanja_1">30.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listopada 2019.</izvorni_sadrzaj>
    <derivirana_varijabla naziv="DomainObject.Predmet.DatumPrimitkaOptuznogAkta_1">30.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St-2699/2019</izvorni_sadrzaj>
    <derivirana_varijabla naziv="DomainObject.Predmet.OznakaBroj_1">St-2699/2019</derivirana_varijabla>
  </DomainObject.Predmet.OznakaBroj>
  <DomainObject.Predmet.OznakaBrojOptuznogAkta>
    <izvorni_sadrzaj>04-06-19-4705</izvorni_sadrzaj>
    <derivirana_varijabla naziv="DomainObject.Predmet.OznakaBrojOptuznogAkta_1">04-06-19-4705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KALUDO PROMET d.o.o.</izvorni_sadrzaj>
    <derivirana_varijabla naziv="DomainObject.Predmet.ProtustrankaFormated_1">  KALUDO PROMET d.o.o.</derivirana_varijabla>
  </DomainObject.Predmet.ProtustrankaFormated>
  <DomainObject.Predmet.ProtustrankaFormatedOIB>
    <izvorni_sadrzaj>  KALUDO PROMET d.o.o., OIB 56237422050</izvorni_sadrzaj>
    <derivirana_varijabla naziv="DomainObject.Predmet.ProtustrankaFormatedOIB_1">  KALUDO PROMET d.o.o., OIB 56237422050</derivirana_varijabla>
  </DomainObject.Predmet.ProtustrankaFormatedOIB>
  <DomainObject.Predmet.ProtustrankaFormatedWithAdress>
    <izvorni_sadrzaj> KALUDO PROMET d.o.o., Potok 72, 10000 Zagreb</izvorni_sadrzaj>
    <derivirana_varijabla naziv="DomainObject.Predmet.ProtustrankaFormatedWithAdress_1"> KALUDO PROMET d.o.o., Potok 72, 10000 Zagreb</derivirana_varijabla>
  </DomainObject.Predmet.ProtustrankaFormatedWithAdress>
  <DomainObject.Predmet.ProtustrankaFormatedWithAdressOIB>
    <izvorni_sadrzaj> KALUDO PROMET d.o.o., OIB 56237422050, Potok 72, 10000 Zagreb</izvorni_sadrzaj>
    <derivirana_varijabla naziv="DomainObject.Predmet.ProtustrankaFormatedWithAdressOIB_1"> KALUDO PROMET d.o.o., OIB 56237422050, Potok 72, 10000 Zagreb</derivirana_varijabla>
  </DomainObject.Predmet.ProtustrankaFormatedWithAdressOIB>
  <DomainObject.Predmet.ProtustrankaWithAdress>
    <izvorni_sadrzaj>KALUDO PROMET d.o.o. Potok 72, 10000 Zagreb</izvorni_sadrzaj>
    <derivirana_varijabla naziv="DomainObject.Predmet.ProtustrankaWithAdress_1">KALUDO PROMET d.o.o. Potok 72, 10000 Zagreb</derivirana_varijabla>
  </DomainObject.Predmet.ProtustrankaWithAdress>
  <DomainObject.Predmet.ProtustrankaWithAdressOIB>
    <izvorni_sadrzaj>KALUDO PROMET d.o.o., OIB 56237422050, Potok 72, 10000 Zagreb</izvorni_sadrzaj>
    <derivirana_varijabla naziv="DomainObject.Predmet.ProtustrankaWithAdressOIB_1">KALUDO PROMET d.o.o., OIB 56237422050, Potok 72, 10000 Zagreb</derivirana_varijabla>
  </DomainObject.Predmet.ProtustrankaWithAdressOIB>
  <DomainObject.Predmet.ProtustrankaNazivFormated>
    <izvorni_sadrzaj>KALUDO PROMET d.o.o.</izvorni_sadrzaj>
    <derivirana_varijabla naziv="DomainObject.Predmet.ProtustrankaNazivFormated_1">KALUDO PROMET d.o.o.</derivirana_varijabla>
  </DomainObject.Predmet.ProtustrankaNazivFormated>
  <DomainObject.Predmet.ProtustrankaNazivFormatedOIB>
    <izvorni_sadrzaj>KALUDO PROMET d.o.o., OIB 56237422050</izvorni_sadrzaj>
    <derivirana_varijabla naziv="DomainObject.Predmet.ProtustrankaNazivFormatedOIB_1">KALUDO PROMET d.o.o., OIB 56237422050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KALUDO PROMET d.o.o.</item>
    </izvorni_sadrzaj>
    <derivirana_varijabla naziv="DomainObject.Predmet.ProtuStrankaListFormated_1">
      <item>KALUDO PROMET d.o.o.</item>
    </derivirana_varijabla>
  </DomainObject.Predmet.ProtuStrankaListFormated>
  <DomainObject.Predmet.ProtuStrankaListFormatedOIB>
    <izvorni_sadrzaj>
      <item>KALUDO PROMET d.o.o., OIB 56237422050</item>
    </izvorni_sadrzaj>
    <derivirana_varijabla naziv="DomainObject.Predmet.ProtuStrankaListFormatedOIB_1">
      <item>KALUDO PROMET d.o.o., OIB 56237422050</item>
    </derivirana_varijabla>
  </DomainObject.Predmet.ProtuStrankaListFormatedOIB>
  <DomainObject.Predmet.ProtuStrankaListFormatedWithAdress>
    <izvorni_sadrzaj>
      <item>KALUDO PROMET d.o.o., Potok 72, 10000 Zagreb</item>
    </izvorni_sadrzaj>
    <derivirana_varijabla naziv="DomainObject.Predmet.ProtuStrankaListFormatedWithAdress_1">
      <item>KALUDO PROMET d.o.o., Potok 72, 10000 Zagreb</item>
    </derivirana_varijabla>
  </DomainObject.Predmet.ProtuStrankaListFormatedWithAdress>
  <DomainObject.Predmet.ProtuStrankaListFormatedWithAdressOIB>
    <izvorni_sadrzaj>
      <item>KALUDO PROMET d.o.o., OIB 56237422050, Potok 72, 10000 Zagreb</item>
    </izvorni_sadrzaj>
    <derivirana_varijabla naziv="DomainObject.Predmet.ProtuStrankaListFormatedWithAdressOIB_1">
      <item>KALUDO PROMET d.o.o., OIB 56237422050, Potok 72, 10000 Zagreb</item>
    </derivirana_varijabla>
  </DomainObject.Predmet.ProtuStrankaListFormatedWithAdressOIB>
  <DomainObject.Predmet.ProtuStrankaListNazivFormated>
    <izvorni_sadrzaj>
      <item>KALUDO PROMET d.o.o.</item>
    </izvorni_sadrzaj>
    <derivirana_varijabla naziv="DomainObject.Predmet.ProtuStrankaListNazivFormated_1">
      <item>KALUDO PROMET d.o.o.</item>
    </derivirana_varijabla>
  </DomainObject.Predmet.ProtuStrankaListNazivFormated>
  <DomainObject.Predmet.ProtuStrankaListNazivFormatedOIB>
    <izvorni_sadrzaj>
      <item>KALUDO PROMET d.o.o., OIB 56237422050</item>
    </izvorni_sadrzaj>
    <derivirana_varijabla naziv="DomainObject.Predmet.ProtuStrankaListNazivFormatedOIB_1">
      <item>KALUDO PROMET d.o.o., OIB 56237422050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KALUDO PROMET d.o.o.</izvorni_sadrzaj>
    <derivirana_varijabla naziv="DomainObject.Predmet.ProtustrankaIDrugi_1">KALUDO PROMET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KALUDO PROMET d.o.o., OIB 56237422050, Potok 72, 10000 Zagreb</izvorni_sadrzaj>
    <derivirana_varijabla naziv="DomainObject.Predmet.ProtustrankaIDrugiAdressOIB_1">KALUDO PROMET d.o.o., OIB 56237422050, Potok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KALUDO PROMET d.o.o.</item>
      <item>Financijska agencija</item>
    </izvorni_sadrzaj>
    <derivirana_varijabla naziv="DomainObject.Predmet.SudioniciListNaziv_1">
      <item>KALUDO PROMET d.o.o.</item>
      <item>Financijska agencija</item>
    </derivirana_varijabla>
  </DomainObject.Predmet.SudioniciListNaziv>
  <DomainObject.Predmet.SudioniciListAdressOIB>
    <izvorni_sadrzaj>
      <item>KALUDO PROMET d.o.o., OIB 56237422050, Potok 72,10000 Zagreb</item>
      <item>Financijska agencija, OIB 85821130368, TRG SVIBANJSKIH ŽRTAVA 1995. 1,10000 Zagreb</item>
    </izvorni_sadrzaj>
    <derivirana_varijabla naziv="DomainObject.Predmet.SudioniciListAdressOIB_1">
      <item>KALUDO PROMET d.o.o., OIB 56237422050, Potok 72,10000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56237422050</item>
      <item>, OIB 85821130368</item>
    </izvorni_sadrzaj>
    <derivirana_varijabla naziv="DomainObject.Predmet.SudioniciListNazivOIB_1">
      <item>, OIB 56237422050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listopada 2019.</izvorni_sadrzaj>
    <derivirana_varijabla naziv="DomainObject.Predmet.DatumPocetkaProcesa_1">30.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814</properties:Characters>
  <properties:Lines>46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